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1D8AED" w14:textId="77777777" w:rsidR="0049657C" w:rsidRDefault="0049657C" w:rsidP="0049657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WHYTEWEY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59674DCF" w14:textId="77777777" w:rsidR="0049657C" w:rsidRDefault="0049657C" w:rsidP="0049657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Newbury, Berkshire. Fuller.</w:t>
      </w:r>
    </w:p>
    <w:p w14:paraId="6B20E260" w14:textId="77777777" w:rsidR="0049657C" w:rsidRDefault="0049657C" w:rsidP="0049657C">
      <w:pPr>
        <w:rPr>
          <w:rFonts w:ascii="Times New Roman" w:hAnsi="Times New Roman" w:cs="Times New Roman"/>
        </w:rPr>
      </w:pPr>
    </w:p>
    <w:p w14:paraId="67997775" w14:textId="77777777" w:rsidR="0049657C" w:rsidRDefault="0049657C" w:rsidP="0049657C">
      <w:pPr>
        <w:rPr>
          <w:rFonts w:ascii="Times New Roman" w:hAnsi="Times New Roman" w:cs="Times New Roman"/>
        </w:rPr>
      </w:pPr>
    </w:p>
    <w:p w14:paraId="0588A3A4" w14:textId="77777777" w:rsidR="0049657C" w:rsidRDefault="0049657C" w:rsidP="0049657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Philip More(q.v.) brought a plaint of debt against him, William Unknown</w:t>
      </w:r>
    </w:p>
    <w:p w14:paraId="65FA7FC6" w14:textId="77777777" w:rsidR="0049657C" w:rsidRDefault="0049657C" w:rsidP="0049657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of Southampton(q.v.), Richard </w:t>
      </w:r>
      <w:proofErr w:type="spellStart"/>
      <w:r>
        <w:rPr>
          <w:rFonts w:ascii="Times New Roman" w:hAnsi="Times New Roman" w:cs="Times New Roman"/>
        </w:rPr>
        <w:t>Collys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Shedfield</w:t>
      </w:r>
      <w:proofErr w:type="spellEnd"/>
      <w:r>
        <w:rPr>
          <w:rFonts w:ascii="Times New Roman" w:hAnsi="Times New Roman" w:cs="Times New Roman"/>
        </w:rPr>
        <w:t xml:space="preserve">(q.v.), George </w:t>
      </w:r>
      <w:proofErr w:type="spellStart"/>
      <w:r>
        <w:rPr>
          <w:rFonts w:ascii="Times New Roman" w:hAnsi="Times New Roman" w:cs="Times New Roman"/>
        </w:rPr>
        <w:t>Archart</w:t>
      </w:r>
      <w:proofErr w:type="spellEnd"/>
      <w:r>
        <w:rPr>
          <w:rFonts w:ascii="Times New Roman" w:hAnsi="Times New Roman" w:cs="Times New Roman"/>
        </w:rPr>
        <w:t xml:space="preserve"> of</w:t>
      </w:r>
    </w:p>
    <w:p w14:paraId="5604CDC8" w14:textId="77777777" w:rsidR="0049657C" w:rsidRDefault="0049657C" w:rsidP="0049657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Southampton(q.v.) and Edward Everard of </w:t>
      </w:r>
      <w:proofErr w:type="spellStart"/>
      <w:r>
        <w:rPr>
          <w:rFonts w:ascii="Times New Roman" w:hAnsi="Times New Roman" w:cs="Times New Roman"/>
        </w:rPr>
        <w:t>Fordingbridge</w:t>
      </w:r>
      <w:proofErr w:type="spellEnd"/>
      <w:r>
        <w:rPr>
          <w:rFonts w:ascii="Times New Roman" w:hAnsi="Times New Roman" w:cs="Times New Roman"/>
        </w:rPr>
        <w:t>(q.v.).</w:t>
      </w:r>
    </w:p>
    <w:p w14:paraId="11575F5B" w14:textId="77777777" w:rsidR="0049657C" w:rsidRDefault="0049657C" w:rsidP="0049657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(http://aalt.law.uh.edu/Indices/CP40Indices/CP40no888Pl.htm)</w:t>
      </w:r>
    </w:p>
    <w:p w14:paraId="5FF1D689" w14:textId="77777777" w:rsidR="0049657C" w:rsidRDefault="0049657C" w:rsidP="0049657C">
      <w:pPr>
        <w:rPr>
          <w:rFonts w:ascii="Times New Roman" w:hAnsi="Times New Roman" w:cs="Times New Roman"/>
        </w:rPr>
      </w:pPr>
    </w:p>
    <w:p w14:paraId="5BC0339D" w14:textId="77777777" w:rsidR="0049657C" w:rsidRDefault="0049657C" w:rsidP="0049657C">
      <w:pPr>
        <w:rPr>
          <w:rFonts w:ascii="Times New Roman" w:hAnsi="Times New Roman" w:cs="Times New Roman"/>
        </w:rPr>
      </w:pPr>
    </w:p>
    <w:p w14:paraId="7788F2D0" w14:textId="77777777" w:rsidR="0049657C" w:rsidRDefault="0049657C" w:rsidP="0049657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 June 2018</w:t>
      </w:r>
    </w:p>
    <w:p w14:paraId="143B95A6" w14:textId="77777777" w:rsidR="006B2F86" w:rsidRPr="00E71FC3" w:rsidRDefault="0049657C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7B8A99" w14:textId="77777777" w:rsidR="0049657C" w:rsidRDefault="0049657C" w:rsidP="00E71FC3">
      <w:r>
        <w:separator/>
      </w:r>
    </w:p>
  </w:endnote>
  <w:endnote w:type="continuationSeparator" w:id="0">
    <w:p w14:paraId="6FB82CAF" w14:textId="77777777" w:rsidR="0049657C" w:rsidRDefault="0049657C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362232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E8B348" w14:textId="77777777" w:rsidR="0049657C" w:rsidRDefault="0049657C" w:rsidP="00E71FC3">
      <w:r>
        <w:separator/>
      </w:r>
    </w:p>
  </w:footnote>
  <w:footnote w:type="continuationSeparator" w:id="0">
    <w:p w14:paraId="31B9E018" w14:textId="77777777" w:rsidR="0049657C" w:rsidRDefault="0049657C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657C"/>
    <w:rsid w:val="001A7C09"/>
    <w:rsid w:val="0049657C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86597E"/>
  <w15:chartTrackingRefBased/>
  <w15:docId w15:val="{D5BBA4BB-6189-427F-A623-2B76838F76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9657C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53</Words>
  <Characters>305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2018-07-13T20:23:00Z</dcterms:created>
  <dcterms:modified xsi:type="dcterms:W3CDTF">2018-07-13T20:25:00Z</dcterms:modified>
</cp:coreProperties>
</file>